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93D94">
        <w:rPr>
          <w:rFonts w:cs="Arial"/>
          <w:b/>
          <w:caps/>
          <w:sz w:val="28"/>
          <w:szCs w:val="28"/>
        </w:rPr>
        <w:t>1376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F04D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F04DA">
              <w:rPr>
                <w:rFonts w:cs="Arial"/>
                <w:sz w:val="20"/>
                <w:szCs w:val="20"/>
              </w:rPr>
              <w:t>Solicita a retirada de árvore existente em frente ao nº 382 da Rua Joaquim Batalha, no Parque Meia Lua.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EF04DA">
        <w:rPr>
          <w:rFonts w:cs="Arial"/>
        </w:rPr>
        <w:t xml:space="preserve">à </w:t>
      </w:r>
      <w:r w:rsidR="00EF04DA" w:rsidRPr="00EF04DA">
        <w:rPr>
          <w:rFonts w:cs="Arial"/>
        </w:rPr>
        <w:t xml:space="preserve">retirada de </w:t>
      </w:r>
      <w:r w:rsidR="00EF04DA">
        <w:rPr>
          <w:rFonts w:cs="Arial"/>
        </w:rPr>
        <w:t xml:space="preserve">uma </w:t>
      </w:r>
      <w:r w:rsidR="00EF04DA" w:rsidRPr="00EF04DA">
        <w:rPr>
          <w:rFonts w:cs="Arial"/>
        </w:rPr>
        <w:t>árvore existente em frente ao nº 382 da Rua Joaquim Batalha, no Parque Meia Lua.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EF04DA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F04DA">
        <w:rPr>
          <w:rFonts w:cs="Arial"/>
        </w:rPr>
        <w:t>19 de maio de 2021.</w:t>
      </w:r>
    </w:p>
    <w:p w:rsidR="00EF04DA" w:rsidRDefault="00EF04DA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F04DA" w:rsidRDefault="00EF04DA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F04DA" w:rsidRPr="005D429C" w:rsidRDefault="00EF04DA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EF04DA" w:rsidRPr="00F17248" w:rsidRDefault="00EF04DA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EF04DA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FE8" w:rsidRDefault="00510FE8">
      <w:r>
        <w:separator/>
      </w:r>
    </w:p>
  </w:endnote>
  <w:endnote w:type="continuationSeparator" w:id="0">
    <w:p w:rsidR="00510FE8" w:rsidRDefault="0051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FE8" w:rsidRDefault="00510FE8">
      <w:r>
        <w:separator/>
      </w:r>
    </w:p>
  </w:footnote>
  <w:footnote w:type="continuationSeparator" w:id="0">
    <w:p w:rsidR="00510FE8" w:rsidRDefault="00510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87229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0FE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87229"/>
    <w:rsid w:val="00993D94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EF04DA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FB07D-44B6-4675-9B9E-27DA8E2D5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81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2021-05-17T17:34:00Z</cp:lastPrinted>
  <dcterms:created xsi:type="dcterms:W3CDTF">2021-05-17T17:34:00Z</dcterms:created>
  <dcterms:modified xsi:type="dcterms:W3CDTF">2021-05-17T17:35:00Z</dcterms:modified>
</cp:coreProperties>
</file>